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24382E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24382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24382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24382E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B14ED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07143/054-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4382E">
          <w:t>22.09.2016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4382E" w:rsidRPr="0024382E">
          <w:rPr>
            <w:bCs/>
          </w:rPr>
          <w:t>17</w:t>
        </w:r>
        <w:r w:rsidR="0024382E">
          <w:t>.10.2016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B14ED6" w:rsidRPr="00B14ED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B14ED6" w:rsidRPr="00B14ED6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B14ED6" w:rsidRPr="00B14ED6">
          <w:rPr>
            <w:rStyle w:val="aa"/>
          </w:rPr>
          <w:t xml:space="preserve"> Кабинет по лечебной физкультуре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B14ED6" w:rsidRPr="00B14ED6">
          <w:rPr>
            <w:u w:val="single"/>
          </w:rPr>
          <w:t xml:space="preserve"> 07143/054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B14ED6" w:rsidRPr="00B14ED6">
          <w:rPr>
            <w:rStyle w:val="aa"/>
          </w:rPr>
          <w:t xml:space="preserve"> Инструктор по лечебной физкультуре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B14ED6" w:rsidRPr="00B14ED6">
          <w:rPr>
            <w:rStyle w:val="aa"/>
          </w:rPr>
          <w:t xml:space="preserve"> 23153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B14ED6" w:rsidRPr="00B14ED6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24382E" w:rsidRPr="004F614B" w:rsidTr="005C43EF">
        <w:trPr>
          <w:jc w:val="center"/>
        </w:trPr>
        <w:tc>
          <w:tcPr>
            <w:tcW w:w="4678" w:type="dxa"/>
            <w:vAlign w:val="center"/>
          </w:tcPr>
          <w:p w:rsidR="0024382E" w:rsidRPr="004F614B" w:rsidRDefault="0024382E" w:rsidP="0024382E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24382E" w:rsidRPr="004F614B" w:rsidRDefault="0024382E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24382E" w:rsidRPr="004F614B" w:rsidRDefault="0024382E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24382E" w:rsidRPr="004F614B" w:rsidRDefault="0024382E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24382E" w:rsidRPr="004F614B" w:rsidRDefault="0024382E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4382E" w:rsidRPr="0024382E" w:rsidRDefault="00783741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24382E" w:rsidRPr="0024382E">
        <w:t>- Паспорт секундомера механического СОСпр-2б-2-000;</w:t>
      </w:r>
    </w:p>
    <w:p w:rsidR="00576095" w:rsidRPr="005C43EF" w:rsidRDefault="0024382E" w:rsidP="00AD14A4">
      <w:r w:rsidRPr="0024382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783741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783741" w:rsidP="005859B9">
      <w:fldSimple w:instr=" DOCVARIABLE operac \* MERGEFORMAT ">
        <w:r w:rsidR="00B14ED6" w:rsidRPr="00B14ED6">
          <w:t xml:space="preserve"> Проводит групповые и индивидуальные занятия по лечебной физкультуре по назначению врача.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8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24382E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24382E" w:rsidRPr="0024382E">
          <w:rPr>
            <w:bCs/>
          </w:rPr>
          <w:t>-</w:t>
        </w:r>
        <w:r w:rsidR="0024382E" w:rsidRPr="0024382E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24382E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4382E" w:rsidTr="0024382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382E" w:rsidRDefault="0024382E" w:rsidP="00AA46ED">
            <w:pPr>
              <w:pStyle w:val="a8"/>
            </w:pPr>
            <w:r w:rsidRPr="0024382E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4382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382E" w:rsidRDefault="0024382E" w:rsidP="00AA46ED">
            <w:pPr>
              <w:pStyle w:val="a8"/>
            </w:pPr>
            <w:r w:rsidRPr="0024382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4382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382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4382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4382E" w:rsidRDefault="0024382E" w:rsidP="00AA46ED">
            <w:pPr>
              <w:pStyle w:val="a8"/>
            </w:pPr>
            <w:r w:rsidRPr="0024382E">
              <w:t>Митяева Ольга Александровна</w:t>
            </w:r>
          </w:p>
        </w:tc>
      </w:tr>
      <w:tr w:rsidR="00AA46ED" w:rsidRPr="0024382E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4382E" w:rsidRDefault="0024382E" w:rsidP="00AA46ED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4382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4382E" w:rsidRDefault="0024382E" w:rsidP="00AA46ED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4382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4382E" w:rsidRDefault="0024382E" w:rsidP="00AA46ED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4382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4382E" w:rsidRDefault="0024382E" w:rsidP="00AA46ED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24382E" w:rsidTr="0024382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24382E" w:rsidRDefault="0024382E" w:rsidP="005C43EF">
            <w:pPr>
              <w:pStyle w:val="a8"/>
            </w:pPr>
            <w:r w:rsidRPr="0024382E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24382E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24382E" w:rsidRDefault="0024382E" w:rsidP="005C43EF">
            <w:pPr>
              <w:pStyle w:val="a8"/>
            </w:pPr>
            <w:r w:rsidRPr="0024382E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24382E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24382E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24382E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24382E" w:rsidRDefault="0024382E" w:rsidP="005C43EF">
            <w:pPr>
              <w:pStyle w:val="a8"/>
            </w:pPr>
            <w:r w:rsidRPr="0024382E">
              <w:t>Лукичев Дмитрий Олегович</w:t>
            </w:r>
          </w:p>
        </w:tc>
      </w:tr>
      <w:tr w:rsidR="005C43EF" w:rsidRPr="0024382E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24382E" w:rsidRDefault="0024382E" w:rsidP="005C43EF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24382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24382E" w:rsidRDefault="0024382E" w:rsidP="005C43EF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24382E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24382E" w:rsidRDefault="0024382E" w:rsidP="005C43EF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24382E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24382E" w:rsidRDefault="0024382E" w:rsidP="005C43EF">
            <w:pPr>
              <w:pStyle w:val="a8"/>
              <w:rPr>
                <w:b/>
                <w:vertAlign w:val="superscript"/>
              </w:rPr>
            </w:pPr>
            <w:r w:rsidRPr="0024382E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82E" w:rsidRDefault="0024382E" w:rsidP="0076042D">
      <w:pPr>
        <w:pStyle w:val="a9"/>
      </w:pPr>
      <w:r>
        <w:separator/>
      </w:r>
    </w:p>
  </w:endnote>
  <w:endnote w:type="continuationSeparator" w:id="0">
    <w:p w:rsidR="0024382E" w:rsidRDefault="0024382E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B14ED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07143/054-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783741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783741" w:rsidRPr="009E2A4C">
            <w:rPr>
              <w:rStyle w:val="ad"/>
              <w:sz w:val="20"/>
              <w:szCs w:val="20"/>
            </w:rPr>
            <w:fldChar w:fldCharType="separate"/>
          </w:r>
          <w:r w:rsidR="00B14ED6">
            <w:rPr>
              <w:rStyle w:val="ad"/>
              <w:noProof/>
              <w:sz w:val="20"/>
              <w:szCs w:val="20"/>
            </w:rPr>
            <w:t>1</w:t>
          </w:r>
          <w:r w:rsidR="00783741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14ED6" w:rsidRPr="00B14ED6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82E" w:rsidRDefault="0024382E" w:rsidP="0076042D">
      <w:pPr>
        <w:pStyle w:val="a9"/>
      </w:pPr>
      <w:r>
        <w:separator/>
      </w:r>
    </w:p>
  </w:footnote>
  <w:footnote w:type="continuationSeparator" w:id="0">
    <w:p w:rsidR="0024382E" w:rsidRDefault="0024382E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по лечебной физкультуре"/>
    <w:docVar w:name="class" w:val="1"/>
    <w:docVar w:name="close_doc_flag" w:val="0"/>
    <w:docVar w:name="co_classes" w:val="   "/>
    <w:docVar w:name="codeok" w:val=" 2315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4- Н "/>
    <w:docVar w:name="num_form" w:val="2"/>
    <w:docVar w:name="oborud" w:val=" Спортивный инвентарь "/>
    <w:docVar w:name="operac" w:val=" Проводит групповые и индивидуальные занятия по лечебной физкультуре по назначению врача.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A2B7F6A3F4C119C28F670A913D410"/>
    <w:docVar w:name="rm_id" w:val="269"/>
    <w:docVar w:name="rm_name" w:val=" Инструктор по лечебной физкультуре "/>
    <w:docVar w:name="rm_number" w:val=" 07143/054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Отсутствуют "/>
    <w:docVar w:name="version" w:val="51"/>
  </w:docVars>
  <w:rsids>
    <w:rsidRoot w:val="00783741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382E"/>
    <w:rsid w:val="002E55C6"/>
    <w:rsid w:val="00305B2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83741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4ED6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2016-10-18T08:38:00Z</dcterms:created>
  <dcterms:modified xsi:type="dcterms:W3CDTF">2016-10-18T09:25:00Z</dcterms:modified>
</cp:coreProperties>
</file>